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6E1" w:rsidRPr="00437A3D" w:rsidRDefault="004236E1" w:rsidP="00E2343E">
      <w:pPr>
        <w:spacing w:line="216" w:lineRule="auto"/>
        <w:ind w:left="4251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4236E1" w:rsidRPr="00437A3D" w:rsidRDefault="004236E1" w:rsidP="00E2343E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 xml:space="preserve">к административному регламенту </w:t>
      </w:r>
      <w:r>
        <w:rPr>
          <w:sz w:val="20"/>
          <w:szCs w:val="20"/>
        </w:rPr>
        <w:t xml:space="preserve">предоставления </w:t>
      </w:r>
      <w:r w:rsidRPr="00437A3D">
        <w:rPr>
          <w:sz w:val="20"/>
          <w:szCs w:val="20"/>
        </w:rPr>
        <w:t>к</w:t>
      </w:r>
      <w:r>
        <w:rPr>
          <w:sz w:val="20"/>
          <w:szCs w:val="20"/>
        </w:rPr>
        <w:t xml:space="preserve">омитетом социального обеспечения, материнства и детства Курской области </w:t>
      </w:r>
      <w:r w:rsidRPr="00437A3D">
        <w:rPr>
          <w:sz w:val="20"/>
          <w:szCs w:val="20"/>
        </w:rPr>
        <w:t>государственной услуги</w:t>
      </w:r>
    </w:p>
    <w:p w:rsidR="004236E1" w:rsidRPr="00437A3D" w:rsidRDefault="004236E1" w:rsidP="00E2343E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>«Обеспечение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бюджета» комитетом социального обеспечения</w:t>
      </w:r>
      <w:r>
        <w:rPr>
          <w:sz w:val="20"/>
          <w:szCs w:val="20"/>
        </w:rPr>
        <w:t>, материнства и детства</w:t>
      </w:r>
      <w:r w:rsidRPr="00437A3D">
        <w:rPr>
          <w:sz w:val="20"/>
          <w:szCs w:val="20"/>
        </w:rPr>
        <w:t xml:space="preserve"> в Курской области</w:t>
      </w:r>
    </w:p>
    <w:p w:rsidR="004236E1" w:rsidRPr="00437A3D" w:rsidRDefault="004236E1" w:rsidP="00E2343E">
      <w:pPr>
        <w:spacing w:line="216" w:lineRule="auto"/>
        <w:ind w:left="4251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50"/>
        <w:gridCol w:w="4848"/>
      </w:tblGrid>
      <w:tr w:rsidR="004236E1" w:rsidRPr="00437A3D" w:rsidTr="002922A5">
        <w:tc>
          <w:tcPr>
            <w:tcW w:w="4650" w:type="dxa"/>
          </w:tcPr>
          <w:p w:rsidR="004236E1" w:rsidRPr="00437A3D" w:rsidRDefault="004236E1" w:rsidP="00E2343E">
            <w:pPr>
              <w:pStyle w:val="ConsPlusTitle"/>
              <w:snapToGrid w:val="0"/>
              <w:ind w:left="-55" w:right="71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Представитель:</w:t>
            </w:r>
          </w:p>
          <w:p w:rsidR="004236E1" w:rsidRPr="00E2343E" w:rsidRDefault="004236E1" w:rsidP="00E2343E">
            <w:pPr>
              <w:pStyle w:val="ConsPlusTitle"/>
              <w:snapToGrid w:val="0"/>
              <w:ind w:left="-55" w:right="-5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</w:pP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Иванова Зоя Ивановна</w:t>
            </w:r>
          </w:p>
          <w:p w:rsidR="004236E1" w:rsidRPr="00437A3D" w:rsidRDefault="004236E1" w:rsidP="00E2343E">
            <w:pPr>
              <w:pStyle w:val="ConsPlusTitle"/>
              <w:snapToGrid w:val="0"/>
              <w:ind w:left="-55" w:right="-5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  <w:t>(Ф.И.О. представителя полностью)</w:t>
            </w:r>
          </w:p>
          <w:p w:rsidR="004236E1" w:rsidRPr="00437A3D" w:rsidRDefault="004236E1" w:rsidP="00E2343E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документ, удостоверяющий </w:t>
            </w:r>
          </w:p>
          <w:p w:rsidR="004236E1" w:rsidRPr="00437A3D" w:rsidRDefault="004236E1" w:rsidP="00E2343E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личность</w:t>
            </w:r>
          </w:p>
          <w:p w:rsidR="004236E1" w:rsidRPr="00437A3D" w:rsidRDefault="004236E1" w:rsidP="00E2343E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паспорт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серия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3800№ 999999</w:t>
            </w:r>
          </w:p>
          <w:p w:rsidR="004236E1" w:rsidRPr="00E2343E" w:rsidRDefault="004236E1" w:rsidP="00E2343E">
            <w:pPr>
              <w:pStyle w:val="ConsPlusTitle"/>
              <w:snapToGrid w:val="0"/>
              <w:ind w:left="-55" w:right="5" w:hanging="1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выдан (кем, когда)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ОМ № 6 УВД г. Курск</w:t>
            </w:r>
          </w:p>
          <w:p w:rsidR="004236E1" w:rsidRPr="00697FB3" w:rsidRDefault="004236E1" w:rsidP="00E2343E">
            <w:pPr>
              <w:pStyle w:val="ConsPlusTitle"/>
              <w:snapToGrid w:val="0"/>
              <w:ind w:left="-55" w:right="5" w:hanging="1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10.10.2001 г.</w:t>
            </w:r>
          </w:p>
          <w:p w:rsidR="004236E1" w:rsidRPr="00437A3D" w:rsidRDefault="004236E1" w:rsidP="00E2343E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437A3D">
              <w:rPr>
                <w:rFonts w:cs="Times New Roman"/>
                <w:bCs/>
                <w:color w:val="000000"/>
                <w:spacing w:val="1"/>
              </w:rPr>
              <w:t>контактный телефон:_</w:t>
            </w:r>
            <w:r w:rsidRPr="00E2343E">
              <w:rPr>
                <w:rFonts w:cs="Times New Roman"/>
                <w:bCs/>
                <w:color w:val="000000"/>
                <w:spacing w:val="1"/>
                <w:u w:val="single"/>
              </w:rPr>
              <w:t>999999</w:t>
            </w:r>
          </w:p>
          <w:p w:rsidR="004236E1" w:rsidRPr="00437A3D" w:rsidRDefault="004236E1" w:rsidP="00E2343E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437A3D">
              <w:rPr>
                <w:rFonts w:cs="Times New Roman"/>
                <w:bCs/>
                <w:color w:val="000000"/>
                <w:spacing w:val="1"/>
              </w:rPr>
              <w:t>документ, подтверждающий</w:t>
            </w:r>
          </w:p>
          <w:p w:rsidR="004236E1" w:rsidRPr="00437A3D" w:rsidRDefault="004236E1" w:rsidP="00E2343E">
            <w:pPr>
              <w:pStyle w:val="a"/>
              <w:pBdr>
                <w:bottom w:val="single" w:sz="12" w:space="1" w:color="auto"/>
              </w:pBdr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437A3D">
              <w:rPr>
                <w:rFonts w:cs="Times New Roman"/>
                <w:bCs/>
                <w:color w:val="000000"/>
                <w:spacing w:val="1"/>
              </w:rPr>
              <w:t>полномочия представителя</w:t>
            </w:r>
          </w:p>
          <w:p w:rsidR="004236E1" w:rsidRPr="00437A3D" w:rsidRDefault="004236E1" w:rsidP="002922A5">
            <w:pPr>
              <w:pStyle w:val="a"/>
              <w:pBdr>
                <w:bottom w:val="single" w:sz="12" w:space="1" w:color="auto"/>
              </w:pBdr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</w:p>
          <w:p w:rsidR="004236E1" w:rsidRPr="00437A3D" w:rsidRDefault="004236E1" w:rsidP="002922A5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437A3D">
              <w:rPr>
                <w:rFonts w:cs="Times New Roman"/>
                <w:bCs/>
                <w:color w:val="000000"/>
                <w:spacing w:val="1"/>
              </w:rPr>
              <w:t>__________________________________________________________________________</w:t>
            </w:r>
          </w:p>
        </w:tc>
        <w:tc>
          <w:tcPr>
            <w:tcW w:w="4848" w:type="dxa"/>
          </w:tcPr>
          <w:p w:rsidR="004236E1" w:rsidRPr="00437A3D" w:rsidRDefault="004236E1" w:rsidP="00E2343E">
            <w:pPr>
              <w:tabs>
                <w:tab w:val="left" w:pos="0"/>
              </w:tabs>
              <w:jc w:val="center"/>
              <w:rPr>
                <w:rFonts w:cs="Times New Roman"/>
              </w:rPr>
            </w:pPr>
            <w:r w:rsidRPr="00437A3D">
              <w:rPr>
                <w:rFonts w:cs="Times New Roman"/>
              </w:rPr>
              <w:t>Директору ОКУСОКО «Областной медико-социальный реабилитационный центр им. преп. Феодосия Печерского»</w:t>
            </w:r>
          </w:p>
          <w:p w:rsidR="004236E1" w:rsidRPr="00437A3D" w:rsidRDefault="004236E1" w:rsidP="00E2343E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cs="Times New Roman"/>
                <w:color w:val="000000"/>
                <w:spacing w:val="1"/>
                <w:u w:val="single"/>
              </w:rPr>
              <w:t>Иванова Ивана Ивановича,</w:t>
            </w:r>
          </w:p>
          <w:p w:rsidR="004236E1" w:rsidRPr="00C611B3" w:rsidRDefault="004236E1" w:rsidP="00E2343E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cs="Times New Roman"/>
                <w:color w:val="000000"/>
                <w:spacing w:val="1"/>
                <w:sz w:val="20"/>
                <w:szCs w:val="20"/>
              </w:rPr>
              <w:t>(Ф.И.О. заявителя полностью)</w:t>
            </w:r>
          </w:p>
          <w:p w:rsidR="004236E1" w:rsidRPr="00697FB3" w:rsidRDefault="004236E1" w:rsidP="00E2343E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дата рождения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«_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01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_»_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марта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 xml:space="preserve"> 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1937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_г.</w:t>
            </w:r>
          </w:p>
          <w:p w:rsidR="004236E1" w:rsidRPr="00437A3D" w:rsidRDefault="004236E1" w:rsidP="00E2343E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проживающего по адресу:</w:t>
            </w:r>
          </w:p>
          <w:p w:rsidR="004236E1" w:rsidRPr="00C611B3" w:rsidRDefault="004236E1" w:rsidP="00E2343E">
            <w:pPr>
              <w:pStyle w:val="ConsPlusTitle"/>
              <w:tabs>
                <w:tab w:val="left" w:pos="-9978"/>
                <w:tab w:val="left" w:pos="-9457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</w:pPr>
            <w:r w:rsidRPr="00C611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305000</w:t>
            </w:r>
          </w:p>
          <w:p w:rsidR="004236E1" w:rsidRPr="00437A3D" w:rsidRDefault="004236E1" w:rsidP="00E2343E">
            <w:pPr>
              <w:pStyle w:val="ConsPlusTitle"/>
              <w:tabs>
                <w:tab w:val="left" w:pos="-9978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  <w:t>(индекс)</w:t>
            </w:r>
          </w:p>
          <w:p w:rsidR="004236E1" w:rsidRPr="00C611B3" w:rsidRDefault="004236E1" w:rsidP="00E2343E">
            <w:pPr>
              <w:pStyle w:val="ConsPlusTitle"/>
              <w:tabs>
                <w:tab w:val="left" w:pos="-9978"/>
                <w:tab w:val="left" w:pos="-9469"/>
                <w:tab w:val="left" w:pos="-9301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</w:pPr>
            <w:r w:rsidRPr="00C611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_                      г. Курск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______________</w:t>
            </w:r>
          </w:p>
          <w:p w:rsidR="004236E1" w:rsidRPr="00437A3D" w:rsidRDefault="004236E1" w:rsidP="00E2343E">
            <w:pPr>
              <w:pStyle w:val="ConsPlusTitle"/>
              <w:tabs>
                <w:tab w:val="left" w:pos="-9978"/>
                <w:tab w:val="left" w:pos="-9301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</w:rPr>
              <w:t>(город, район, село)</w:t>
            </w:r>
          </w:p>
          <w:p w:rsidR="004236E1" w:rsidRPr="00437A3D" w:rsidRDefault="004236E1" w:rsidP="00E2343E">
            <w:pPr>
              <w:pStyle w:val="ConsPlusTitle"/>
              <w:tabs>
                <w:tab w:val="left" w:pos="-9978"/>
                <w:tab w:val="left" w:pos="-9301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улица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 xml:space="preserve"> </w:t>
            </w:r>
            <w:r w:rsidRPr="00C611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Ленина_</w:t>
            </w: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</w:t>
            </w:r>
          </w:p>
          <w:p w:rsidR="004236E1" w:rsidRPr="00437A3D" w:rsidRDefault="004236E1" w:rsidP="00E2343E">
            <w:pPr>
              <w:pStyle w:val="ConsPlusTitle"/>
              <w:tabs>
                <w:tab w:val="left" w:pos="-9978"/>
                <w:tab w:val="left" w:pos="-9301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дом 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№5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, корпус_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</w:t>
            </w: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, кв.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 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10</w:t>
            </w: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_,</w:t>
            </w:r>
          </w:p>
          <w:p w:rsidR="004236E1" w:rsidRPr="00437A3D" w:rsidRDefault="004236E1" w:rsidP="00E234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контактный телефон: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999999</w:t>
            </w:r>
          </w:p>
          <w:p w:rsidR="004236E1" w:rsidRPr="00437A3D" w:rsidRDefault="004236E1" w:rsidP="00E2343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документ, удостоверяющий личность    </w:t>
            </w:r>
          </w:p>
          <w:p w:rsidR="004236E1" w:rsidRPr="00C611B3" w:rsidRDefault="004236E1" w:rsidP="00E2343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</w:pPr>
            <w:r w:rsidRPr="00C611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_паспорт_____</w:t>
            </w:r>
          </w:p>
          <w:p w:rsidR="004236E1" w:rsidRPr="00437A3D" w:rsidRDefault="004236E1" w:rsidP="00E2343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серия_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3801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 xml:space="preserve"> </w:t>
            </w: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№_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999999</w:t>
            </w:r>
          </w:p>
          <w:p w:rsidR="004236E1" w:rsidRPr="00E2343E" w:rsidRDefault="004236E1" w:rsidP="00E2343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выдан (кем, когда)</w:t>
            </w:r>
            <w:r w:rsidRPr="00697FB3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ОМ № 6 УВД_</w:t>
            </w:r>
          </w:p>
          <w:p w:rsidR="004236E1" w:rsidRPr="00697FB3" w:rsidRDefault="004236E1" w:rsidP="00E2343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__г. Курска   07.07.2001 г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.</w:t>
            </w:r>
          </w:p>
          <w:p w:rsidR="004236E1" w:rsidRPr="00437A3D" w:rsidRDefault="004236E1" w:rsidP="00E2343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СНИЛС _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000-000-000 00</w:t>
            </w: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</w:t>
            </w:r>
          </w:p>
          <w:p w:rsidR="004236E1" w:rsidRPr="00437A3D" w:rsidRDefault="004236E1" w:rsidP="00E2343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являющегося инвалидом _</w:t>
            </w:r>
            <w:r w:rsidRPr="00E2343E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группы</w:t>
            </w:r>
          </w:p>
          <w:p w:rsidR="004236E1" w:rsidRPr="00437A3D" w:rsidRDefault="004236E1" w:rsidP="00E2343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(ребенком-инвалидом)</w:t>
            </w:r>
          </w:p>
          <w:p w:rsidR="004236E1" w:rsidRPr="00437A3D" w:rsidRDefault="004236E1" w:rsidP="00E2343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437A3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адрес электронной почты (при наличии)</w:t>
            </w:r>
          </w:p>
        </w:tc>
      </w:tr>
    </w:tbl>
    <w:p w:rsidR="004236E1" w:rsidRPr="00437A3D" w:rsidRDefault="004236E1" w:rsidP="00E2343E">
      <w:pPr>
        <w:spacing w:line="216" w:lineRule="auto"/>
      </w:pPr>
    </w:p>
    <w:p w:rsidR="004236E1" w:rsidRPr="00437A3D" w:rsidRDefault="004236E1" w:rsidP="00E2343E">
      <w:pPr>
        <w:jc w:val="center"/>
        <w:rPr>
          <w:rFonts w:cs="Times New Roman"/>
        </w:rPr>
      </w:pPr>
      <w:r w:rsidRPr="00437A3D">
        <w:rPr>
          <w:rFonts w:cs="Times New Roman"/>
        </w:rPr>
        <w:t>Заявление о предоставлении технических средств реабилитации</w:t>
      </w:r>
    </w:p>
    <w:p w:rsidR="004236E1" w:rsidRPr="00437A3D" w:rsidRDefault="004236E1" w:rsidP="00E2343E">
      <w:pPr>
        <w:tabs>
          <w:tab w:val="left" w:pos="0"/>
        </w:tabs>
        <w:jc w:val="center"/>
        <w:rPr>
          <w:rFonts w:cs="Times New Roman"/>
        </w:rPr>
      </w:pPr>
    </w:p>
    <w:p w:rsidR="004236E1" w:rsidRPr="00437A3D" w:rsidRDefault="004236E1" w:rsidP="00E2343E">
      <w:pPr>
        <w:tabs>
          <w:tab w:val="left" w:pos="0"/>
        </w:tabs>
        <w:jc w:val="both"/>
        <w:rPr>
          <w:rFonts w:cs="Times New Roman"/>
        </w:rPr>
      </w:pPr>
      <w:r w:rsidRPr="00437A3D">
        <w:rPr>
          <w:rFonts w:cs="Times New Roman"/>
          <w:sz w:val="28"/>
          <w:szCs w:val="28"/>
        </w:rPr>
        <w:tab/>
      </w:r>
      <w:r w:rsidRPr="00437A3D">
        <w:rPr>
          <w:rFonts w:cs="Times New Roman"/>
        </w:rPr>
        <w:t>Прошу Вас включить меня в реестр очередности по обеспечению техническими средствами реабилитации за счет средств областного бюджета (далее –ТСР):</w:t>
      </w:r>
    </w:p>
    <w:p w:rsidR="004236E1" w:rsidRPr="00437A3D" w:rsidRDefault="004236E1" w:rsidP="00E2343E">
      <w:pPr>
        <w:tabs>
          <w:tab w:val="left" w:pos="0"/>
        </w:tabs>
        <w:jc w:val="both"/>
        <w:rPr>
          <w:rFonts w:cs="Times New Roman"/>
        </w:rPr>
      </w:pPr>
      <w:r w:rsidRPr="005C6C8A">
        <w:rPr>
          <w:rFonts w:eastAsia="Times New Roman" w:cs="Times New Roman"/>
          <w:kern w:val="0"/>
          <w:lang w:eastAsia="ru-RU" w:bidi="ar-SA"/>
        </w:rPr>
        <w:t xml:space="preserve">глюкометр с синтезатором речи, тест-полоски к глюкометру (300 штук), часы-будильник электронные с синтезатором речи, калькулятор с синтезатором речи, бумага для письма по Брайлю (500 листов) </w:t>
      </w:r>
      <w:r w:rsidRPr="00437A3D">
        <w:rPr>
          <w:rFonts w:cs="Times New Roman"/>
        </w:rPr>
        <w:t xml:space="preserve"> в соответствии с индивидуальной программой реабилитации или абилитации (индивидуальной программой реабилитации) №_</w:t>
      </w:r>
      <w:r w:rsidRPr="00E2343E">
        <w:rPr>
          <w:rFonts w:cs="Times New Roman"/>
          <w:u w:val="single"/>
        </w:rPr>
        <w:t>644</w:t>
      </w:r>
      <w:r w:rsidRPr="00437A3D">
        <w:rPr>
          <w:rFonts w:cs="Times New Roman"/>
        </w:rPr>
        <w:t>_ дата разработки ИПРА (ИПР разработана) от «</w:t>
      </w:r>
      <w:r>
        <w:rPr>
          <w:rFonts w:cs="Times New Roman"/>
        </w:rPr>
        <w:t>01</w:t>
      </w:r>
      <w:r w:rsidRPr="00437A3D">
        <w:rPr>
          <w:rFonts w:cs="Times New Roman"/>
        </w:rPr>
        <w:t xml:space="preserve">» </w:t>
      </w:r>
      <w:r>
        <w:rPr>
          <w:rFonts w:cs="Times New Roman"/>
        </w:rPr>
        <w:t xml:space="preserve">сентября </w:t>
      </w:r>
      <w:smartTag w:uri="urn:schemas-microsoft-com:office:smarttags" w:element="metricconverter">
        <w:smartTagPr>
          <w:attr w:name="ProductID" w:val="2020 г"/>
        </w:smartTagPr>
        <w:r>
          <w:rPr>
            <w:rFonts w:cs="Times New Roman"/>
          </w:rPr>
          <w:t>2020</w:t>
        </w:r>
        <w:r w:rsidRPr="00437A3D">
          <w:rPr>
            <w:rFonts w:cs="Times New Roman"/>
          </w:rPr>
          <w:t xml:space="preserve"> г</w:t>
        </w:r>
      </w:smartTag>
      <w:r w:rsidRPr="00437A3D">
        <w:rPr>
          <w:rFonts w:cs="Times New Roman"/>
        </w:rPr>
        <w:t>.,  разработанной на срок  до  «</w:t>
      </w:r>
      <w:r>
        <w:rPr>
          <w:rFonts w:cs="Times New Roman"/>
        </w:rPr>
        <w:t>01</w:t>
      </w:r>
      <w:r w:rsidRPr="00437A3D">
        <w:rPr>
          <w:rFonts w:cs="Times New Roman"/>
        </w:rPr>
        <w:t xml:space="preserve">» </w:t>
      </w:r>
      <w:r>
        <w:rPr>
          <w:rFonts w:cs="Times New Roman"/>
        </w:rPr>
        <w:t xml:space="preserve">сентября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cs="Times New Roman"/>
          </w:rPr>
          <w:t>2021</w:t>
        </w:r>
        <w:r w:rsidRPr="00437A3D">
          <w:rPr>
            <w:rFonts w:cs="Times New Roman"/>
          </w:rPr>
          <w:t xml:space="preserve"> г</w:t>
        </w:r>
      </w:smartTag>
      <w:r w:rsidRPr="00437A3D">
        <w:rPr>
          <w:rFonts w:cs="Times New Roman"/>
        </w:rPr>
        <w:t xml:space="preserve">., филиалом МСЭ № </w:t>
      </w:r>
      <w:r w:rsidRPr="00E2343E">
        <w:rPr>
          <w:rFonts w:cs="Times New Roman"/>
          <w:u w:val="single"/>
        </w:rPr>
        <w:t>6</w:t>
      </w:r>
    </w:p>
    <w:p w:rsidR="004236E1" w:rsidRPr="00437A3D" w:rsidRDefault="004236E1" w:rsidP="00E2343E">
      <w:pPr>
        <w:tabs>
          <w:tab w:val="left" w:pos="0"/>
        </w:tabs>
        <w:ind w:firstLine="709"/>
        <w:jc w:val="both"/>
        <w:rPr>
          <w:rFonts w:cs="Times New Roman"/>
        </w:rPr>
      </w:pPr>
      <w:r w:rsidRPr="00437A3D">
        <w:rPr>
          <w:rFonts w:cs="Times New Roman"/>
        </w:rPr>
        <w:t>Мне разъяснено, что в соответствии с действующим законодательством ТСР будет передано мне в безвозмездное пользование и не подлежит передаче другим лицам.</w:t>
      </w:r>
    </w:p>
    <w:p w:rsidR="004236E1" w:rsidRPr="00437A3D" w:rsidRDefault="004236E1" w:rsidP="00E2343E">
      <w:pPr>
        <w:tabs>
          <w:tab w:val="left" w:pos="0"/>
        </w:tabs>
        <w:ind w:firstLine="709"/>
        <w:jc w:val="both"/>
        <w:rPr>
          <w:rFonts w:cs="Times New Roman"/>
        </w:rPr>
      </w:pPr>
      <w:r w:rsidRPr="00437A3D">
        <w:rPr>
          <w:rFonts w:cs="Times New Roman"/>
        </w:rPr>
        <w:t>Я даю свое бессрочное согласие (до моего особого распоряжения) на обработку в установленном порядке моих персональных данных с целью обеспечения меня ТСР. Достоверность сведений подтверждаю.</w:t>
      </w:r>
    </w:p>
    <w:p w:rsidR="004236E1" w:rsidRPr="00437A3D" w:rsidRDefault="004236E1" w:rsidP="00E2343E">
      <w:pPr>
        <w:tabs>
          <w:tab w:val="left" w:pos="0"/>
        </w:tabs>
        <w:ind w:firstLine="709"/>
        <w:jc w:val="both"/>
        <w:rPr>
          <w:rFonts w:cs="Times New Roman"/>
        </w:rPr>
      </w:pPr>
      <w:r w:rsidRPr="00437A3D">
        <w:rPr>
          <w:rFonts w:cs="Times New Roman"/>
        </w:rPr>
        <w:t xml:space="preserve">С административным регламентом комитета </w:t>
      </w:r>
      <w:r w:rsidRPr="00437A3D">
        <w:rPr>
          <w:rFonts w:cs="Times New Roman"/>
          <w:bCs/>
        </w:rPr>
        <w:t>социального обеспечения</w:t>
      </w:r>
      <w:r>
        <w:rPr>
          <w:rFonts w:cs="Times New Roman"/>
          <w:bCs/>
        </w:rPr>
        <w:t>, материнства и детства</w:t>
      </w:r>
      <w:r w:rsidRPr="00437A3D">
        <w:rPr>
          <w:rFonts w:cs="Times New Roman"/>
          <w:bCs/>
        </w:rPr>
        <w:t xml:space="preserve">  Курской области по </w:t>
      </w:r>
      <w:r w:rsidRPr="00437A3D">
        <w:rPr>
          <w:rFonts w:cs="Times New Roman"/>
        </w:rPr>
        <w:t>предоставлению государственной услуги по обеспечению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 ознакомлен.</w:t>
      </w:r>
    </w:p>
    <w:p w:rsidR="004236E1" w:rsidRPr="00437A3D" w:rsidRDefault="004236E1" w:rsidP="00E2343E">
      <w:pPr>
        <w:tabs>
          <w:tab w:val="left" w:pos="0"/>
        </w:tabs>
        <w:jc w:val="both"/>
        <w:rPr>
          <w:rFonts w:cs="Times New Roman"/>
        </w:rPr>
      </w:pPr>
    </w:p>
    <w:p w:rsidR="004236E1" w:rsidRDefault="004236E1" w:rsidP="00E2343E">
      <w:pPr>
        <w:tabs>
          <w:tab w:val="left" w:pos="0"/>
        </w:tabs>
        <w:jc w:val="both"/>
        <w:rPr>
          <w:rFonts w:cs="Times New Roman"/>
        </w:rPr>
      </w:pPr>
      <w:r w:rsidRPr="008D7585">
        <w:rPr>
          <w:rFonts w:cs="Times New Roman"/>
        </w:rPr>
        <w:t>К заявлению прилагаются документы:</w:t>
      </w:r>
    </w:p>
    <w:p w:rsidR="004236E1" w:rsidRPr="008D7585" w:rsidRDefault="004236E1" w:rsidP="00E2343E">
      <w:pPr>
        <w:tabs>
          <w:tab w:val="left" w:pos="0"/>
        </w:tabs>
        <w:jc w:val="both"/>
        <w:rPr>
          <w:rFonts w:cs="Times New Roman"/>
        </w:rPr>
      </w:pPr>
      <w:r w:rsidRPr="008D7585">
        <w:rPr>
          <w:rFonts w:cs="Times New Roman"/>
        </w:rPr>
        <w:t>___</w:t>
      </w:r>
      <w:r w:rsidRPr="00E2343E">
        <w:rPr>
          <w:rFonts w:cs="Times New Roman"/>
          <w:u w:val="single"/>
        </w:rPr>
        <w:t>паспорт, индивидуальная программа реабилитации</w:t>
      </w:r>
      <w:r>
        <w:rPr>
          <w:rFonts w:cs="Times New Roman"/>
        </w:rPr>
        <w:t>__</w:t>
      </w:r>
    </w:p>
    <w:p w:rsidR="004236E1" w:rsidRDefault="004236E1" w:rsidP="00E2343E">
      <w:pPr>
        <w:tabs>
          <w:tab w:val="left" w:pos="0"/>
        </w:tabs>
        <w:jc w:val="both"/>
        <w:rPr>
          <w:rFonts w:cs="Times New Roman"/>
        </w:rPr>
      </w:pPr>
    </w:p>
    <w:p w:rsidR="004236E1" w:rsidRPr="00333E97" w:rsidRDefault="004236E1" w:rsidP="00E2343E">
      <w:pPr>
        <w:pStyle w:val="ConsPlusNonformat"/>
        <w:ind w:firstLine="709"/>
        <w:jc w:val="both"/>
        <w:rPr>
          <w:rFonts w:ascii="Times New Roman" w:hAnsi="Times New Roman" w:cs="Times New Roman"/>
          <w:bCs/>
          <w:kern w:val="0"/>
          <w:sz w:val="24"/>
          <w:szCs w:val="24"/>
          <w:lang w:eastAsia="ru-RU"/>
        </w:rPr>
      </w:pPr>
      <w:r w:rsidRPr="00333E97">
        <w:rPr>
          <w:rFonts w:ascii="Times New Roman" w:hAnsi="Times New Roman" w:cs="Times New Roman"/>
          <w:sz w:val="24"/>
          <w:szCs w:val="24"/>
        </w:rPr>
        <w:t xml:space="preserve">Способ получения </w:t>
      </w:r>
      <w:r w:rsidRPr="00333E97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уведомления о </w:t>
      </w:r>
      <w:r w:rsidRPr="00333E97">
        <w:rPr>
          <w:rFonts w:ascii="Times New Roman" w:hAnsi="Times New Roman" w:cs="Times New Roman"/>
          <w:bCs/>
          <w:kern w:val="0"/>
          <w:sz w:val="24"/>
          <w:szCs w:val="24"/>
          <w:lang w:eastAsia="ru-RU"/>
        </w:rPr>
        <w:t>включении в реестр очередности по обеспечению ТСР либо уведомления об отказе во включении заявителя в реестр очередности по обеспечению ТСР (нужное подчеркнуть):</w:t>
      </w:r>
    </w:p>
    <w:p w:rsidR="004236E1" w:rsidRPr="00333E97" w:rsidRDefault="004236E1" w:rsidP="00E2343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E97">
        <w:rPr>
          <w:rFonts w:ascii="Times New Roman" w:hAnsi="Times New Roman" w:cs="Times New Roman"/>
          <w:sz w:val="24"/>
          <w:szCs w:val="24"/>
        </w:rPr>
        <w:t>- посредством почтового отправления от ОКУСОКО «Областной медико-социальный реабилитационный центр им. преп. Феодосия Печерского»;</w:t>
      </w:r>
    </w:p>
    <w:p w:rsidR="004236E1" w:rsidRPr="00333E97" w:rsidRDefault="004236E1" w:rsidP="00E2343E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333E97">
        <w:rPr>
          <w:rFonts w:ascii="Times New Roman" w:hAnsi="Times New Roman" w:cs="Times New Roman"/>
          <w:sz w:val="24"/>
          <w:szCs w:val="24"/>
        </w:rPr>
        <w:t xml:space="preserve">- </w:t>
      </w:r>
      <w:r w:rsidRPr="00E2343E">
        <w:rPr>
          <w:rFonts w:ascii="Times New Roman" w:hAnsi="Times New Roman" w:cs="Times New Roman"/>
          <w:sz w:val="24"/>
          <w:szCs w:val="24"/>
          <w:u w:val="single"/>
        </w:rPr>
        <w:t>в АУ КО «МФЦ»</w:t>
      </w:r>
      <w:r w:rsidRPr="00333E97">
        <w:rPr>
          <w:rFonts w:ascii="Times New Roman" w:hAnsi="Times New Roman" w:cs="Times New Roman"/>
          <w:sz w:val="24"/>
          <w:szCs w:val="24"/>
        </w:rPr>
        <w:t>;</w:t>
      </w:r>
    </w:p>
    <w:p w:rsidR="004236E1" w:rsidRDefault="004236E1" w:rsidP="00E2343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33E97">
        <w:rPr>
          <w:rFonts w:ascii="Times New Roman" w:hAnsi="Times New Roman" w:cs="Times New Roman"/>
          <w:sz w:val="24"/>
          <w:szCs w:val="24"/>
        </w:rPr>
        <w:t>- на электронную почту</w:t>
      </w:r>
      <w:r w:rsidRPr="00333E97">
        <w:rPr>
          <w:rFonts w:ascii="Times New Roman" w:hAnsi="Times New Roman" w:cs="Times New Roman"/>
          <w:sz w:val="28"/>
          <w:szCs w:val="28"/>
        </w:rPr>
        <w:t xml:space="preserve"> </w:t>
      </w:r>
      <w:r w:rsidRPr="00333E97">
        <w:rPr>
          <w:rFonts w:ascii="Times New Roman" w:hAnsi="Times New Roman" w:cs="Times New Roman"/>
        </w:rPr>
        <w:t xml:space="preserve">(указать адрес электронной почты) </w:t>
      </w:r>
      <w:r w:rsidRPr="00333E97">
        <w:rPr>
          <w:rFonts w:ascii="Times New Roman" w:hAnsi="Times New Roman" w:cs="Times New Roman"/>
          <w:sz w:val="28"/>
          <w:szCs w:val="28"/>
        </w:rPr>
        <w:t>___________________</w:t>
      </w:r>
    </w:p>
    <w:p w:rsidR="004236E1" w:rsidRDefault="004236E1" w:rsidP="00E2343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4236E1" w:rsidRDefault="004236E1" w:rsidP="00E2343E">
      <w:pPr>
        <w:tabs>
          <w:tab w:val="left" w:pos="0"/>
        </w:tabs>
        <w:jc w:val="both"/>
        <w:rPr>
          <w:rFonts w:cs="Times New Roman"/>
        </w:rPr>
      </w:pPr>
    </w:p>
    <w:p w:rsidR="004236E1" w:rsidRDefault="004236E1" w:rsidP="00E2343E">
      <w:pPr>
        <w:tabs>
          <w:tab w:val="left" w:pos="0"/>
        </w:tabs>
        <w:jc w:val="both"/>
        <w:rPr>
          <w:rFonts w:cs="Times New Roman"/>
        </w:rPr>
      </w:pPr>
    </w:p>
    <w:p w:rsidR="004236E1" w:rsidRPr="008D7585" w:rsidRDefault="004236E1" w:rsidP="00E2343E">
      <w:pPr>
        <w:tabs>
          <w:tab w:val="left" w:pos="0"/>
        </w:tabs>
        <w:jc w:val="both"/>
        <w:rPr>
          <w:rFonts w:cs="Times New Roman"/>
        </w:rPr>
      </w:pPr>
      <w:r w:rsidRPr="008D7585">
        <w:rPr>
          <w:rFonts w:cs="Times New Roman"/>
        </w:rPr>
        <w:t>Регистрационный номер заявления: __________</w:t>
      </w:r>
    </w:p>
    <w:p w:rsidR="004236E1" w:rsidRPr="00355082" w:rsidRDefault="004236E1" w:rsidP="00E2343E">
      <w:pPr>
        <w:pStyle w:val="ConsPlusNonformat"/>
        <w:rPr>
          <w:rFonts w:ascii="Times New Roman" w:hAnsi="Times New Roman" w:cs="Times New Roman"/>
        </w:rPr>
      </w:pPr>
      <w:r w:rsidRPr="00355082">
        <w:rPr>
          <w:rFonts w:ascii="Times New Roman" w:hAnsi="Times New Roman" w:cs="Times New Roman"/>
        </w:rPr>
        <w:t>Дата приема заявления: «__» ______20__г.                                                 Подпись специалиста ______</w:t>
      </w:r>
      <w:r>
        <w:rPr>
          <w:rFonts w:ascii="Times New Roman" w:hAnsi="Times New Roman" w:cs="Times New Roman"/>
        </w:rPr>
        <w:t>____</w:t>
      </w:r>
    </w:p>
    <w:p w:rsidR="004236E1" w:rsidRPr="00E02FD0" w:rsidRDefault="004236E1" w:rsidP="00E2343E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4236E1" w:rsidRDefault="004236E1" w:rsidP="00E2343E">
      <w:pPr>
        <w:tabs>
          <w:tab w:val="left" w:pos="0"/>
        </w:tabs>
        <w:jc w:val="both"/>
        <w:rPr>
          <w:rFonts w:cs="Times New Roman"/>
        </w:rPr>
      </w:pPr>
    </w:p>
    <w:p w:rsidR="004236E1" w:rsidRPr="00697FB3" w:rsidRDefault="004236E1" w:rsidP="00E2343E">
      <w:pPr>
        <w:tabs>
          <w:tab w:val="left" w:pos="0"/>
        </w:tabs>
        <w:jc w:val="both"/>
        <w:rPr>
          <w:rFonts w:cs="Times New Roman"/>
        </w:rPr>
      </w:pPr>
    </w:p>
    <w:p w:rsidR="004236E1" w:rsidRPr="00697FB3" w:rsidRDefault="004236E1" w:rsidP="00E2343E">
      <w:pPr>
        <w:tabs>
          <w:tab w:val="left" w:pos="0"/>
        </w:tabs>
        <w:jc w:val="both"/>
        <w:rPr>
          <w:rFonts w:cs="Times New Roman"/>
        </w:rPr>
      </w:pPr>
      <w:r w:rsidRPr="00697FB3">
        <w:rPr>
          <w:rFonts w:cs="Times New Roman"/>
        </w:rPr>
        <w:t>Подпись заявителя__________  _______________</w:t>
      </w:r>
      <w:r>
        <w:rPr>
          <w:rFonts w:cs="Times New Roman"/>
        </w:rPr>
        <w:t>_________</w:t>
      </w:r>
      <w:r w:rsidRPr="00697FB3">
        <w:rPr>
          <w:rFonts w:cs="Times New Roman"/>
        </w:rPr>
        <w:t xml:space="preserve"> дата «___»______20__ г.</w:t>
      </w:r>
    </w:p>
    <w:p w:rsidR="004236E1" w:rsidRPr="00697FB3" w:rsidRDefault="004236E1" w:rsidP="00E2343E">
      <w:pPr>
        <w:tabs>
          <w:tab w:val="left" w:pos="0"/>
        </w:tabs>
        <w:jc w:val="both"/>
        <w:rPr>
          <w:rFonts w:cs="Times New Roman"/>
        </w:rPr>
      </w:pPr>
      <w:r w:rsidRPr="00697FB3">
        <w:rPr>
          <w:rFonts w:cs="Times New Roman"/>
        </w:rPr>
        <w:t xml:space="preserve">(представителя)         </w:t>
      </w:r>
      <w:r w:rsidRPr="004A4173">
        <w:rPr>
          <w:rFonts w:cs="Times New Roman"/>
          <w:sz w:val="22"/>
          <w:szCs w:val="22"/>
        </w:rPr>
        <w:t>(подпись)         (расшифровка подписи)</w:t>
      </w:r>
    </w:p>
    <w:p w:rsidR="004236E1" w:rsidRPr="00697FB3" w:rsidRDefault="004236E1" w:rsidP="00E2343E">
      <w:pPr>
        <w:tabs>
          <w:tab w:val="left" w:pos="0"/>
        </w:tabs>
        <w:jc w:val="both"/>
        <w:rPr>
          <w:rFonts w:cs="Times New Roman"/>
        </w:rPr>
      </w:pPr>
    </w:p>
    <w:p w:rsidR="004236E1" w:rsidRPr="00697FB3" w:rsidRDefault="004236E1" w:rsidP="00E2343E">
      <w:pPr>
        <w:jc w:val="both"/>
        <w:rPr>
          <w:rFonts w:cs="Times New Roman"/>
        </w:rPr>
      </w:pPr>
      <w:r w:rsidRPr="00697FB3">
        <w:rPr>
          <w:rFonts w:cs="Times New Roman"/>
        </w:rPr>
        <w:t xml:space="preserve">Подпись специалиста </w:t>
      </w:r>
      <w:r>
        <w:rPr>
          <w:rFonts w:cs="Times New Roman"/>
        </w:rPr>
        <w:t xml:space="preserve"> </w:t>
      </w:r>
      <w:r w:rsidRPr="00697FB3">
        <w:rPr>
          <w:rFonts w:cs="Times New Roman"/>
        </w:rPr>
        <w:t>__________ ______________</w:t>
      </w:r>
      <w:r>
        <w:rPr>
          <w:rFonts w:cs="Times New Roman"/>
        </w:rPr>
        <w:t>_______</w:t>
      </w:r>
      <w:r w:rsidRPr="00697FB3">
        <w:rPr>
          <w:rFonts w:cs="Times New Roman"/>
        </w:rPr>
        <w:t xml:space="preserve"> дата «__»_____20___г.</w:t>
      </w:r>
    </w:p>
    <w:p w:rsidR="004236E1" w:rsidRPr="00697FB3" w:rsidRDefault="004236E1" w:rsidP="00E2343E">
      <w:pPr>
        <w:spacing w:line="216" w:lineRule="auto"/>
        <w:rPr>
          <w:rFonts w:cs="Times New Roman"/>
        </w:rPr>
      </w:pPr>
      <w:r>
        <w:rPr>
          <w:rFonts w:cs="Times New Roman"/>
        </w:rPr>
        <w:t xml:space="preserve">принявшего заявление     </w:t>
      </w:r>
      <w:r w:rsidRPr="004A4173">
        <w:rPr>
          <w:rFonts w:cs="Times New Roman"/>
          <w:sz w:val="22"/>
          <w:szCs w:val="22"/>
        </w:rPr>
        <w:t>(подпись)    (расшифровка подписи)</w:t>
      </w:r>
    </w:p>
    <w:p w:rsidR="004236E1" w:rsidRDefault="004236E1" w:rsidP="00E2343E">
      <w:pPr>
        <w:ind w:left="4536"/>
        <w:rPr>
          <w:sz w:val="28"/>
          <w:szCs w:val="28"/>
        </w:rPr>
      </w:pPr>
    </w:p>
    <w:p w:rsidR="004236E1" w:rsidRPr="002A4BAB" w:rsidRDefault="004236E1" w:rsidP="00E2343E">
      <w:pPr>
        <w:jc w:val="both"/>
        <w:rPr>
          <w:rFonts w:cs="Times New Roman"/>
        </w:rPr>
      </w:pPr>
      <w:r>
        <w:rPr>
          <w:rFonts w:cs="Times New Roman"/>
        </w:rPr>
        <w:t>Контактный телефон</w:t>
      </w:r>
      <w:r w:rsidRPr="002A4BAB">
        <w:rPr>
          <w:rFonts w:cs="Times New Roman"/>
        </w:rPr>
        <w:t xml:space="preserve"> специалиста </w:t>
      </w:r>
      <w:r>
        <w:rPr>
          <w:rFonts w:cs="Times New Roman"/>
        </w:rPr>
        <w:t xml:space="preserve">                </w:t>
      </w:r>
      <w:r w:rsidRPr="002A4BAB">
        <w:rPr>
          <w:rFonts w:cs="Times New Roman"/>
        </w:rPr>
        <w:t>______</w:t>
      </w:r>
      <w:r>
        <w:rPr>
          <w:rFonts w:cs="Times New Roman"/>
        </w:rPr>
        <w:t>____________________________</w:t>
      </w:r>
      <w:r w:rsidRPr="002A4BAB">
        <w:rPr>
          <w:rFonts w:cs="Times New Roman"/>
        </w:rPr>
        <w:t xml:space="preserve">__ </w:t>
      </w:r>
    </w:p>
    <w:p w:rsidR="004236E1" w:rsidRDefault="004236E1" w:rsidP="00E2343E">
      <w:pPr>
        <w:ind w:left="4536" w:hanging="4536"/>
        <w:jc w:val="both"/>
        <w:rPr>
          <w:sz w:val="28"/>
          <w:szCs w:val="28"/>
        </w:rPr>
      </w:pPr>
      <w:r w:rsidRPr="002A4BAB">
        <w:rPr>
          <w:rFonts w:cs="Times New Roman"/>
        </w:rPr>
        <w:t xml:space="preserve">принявшего заявление  </w:t>
      </w:r>
    </w:p>
    <w:p w:rsidR="004236E1" w:rsidRDefault="004236E1" w:rsidP="00E2343E">
      <w:pPr>
        <w:ind w:left="4536" w:hanging="4536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</w:t>
      </w:r>
    </w:p>
    <w:p w:rsidR="004236E1" w:rsidRPr="00886B96" w:rsidRDefault="004236E1" w:rsidP="00E234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36E1" w:rsidRPr="00886B96" w:rsidRDefault="004236E1" w:rsidP="00E2343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РАСПИСКА</w:t>
      </w:r>
    </w:p>
    <w:p w:rsidR="004236E1" w:rsidRPr="00886B96" w:rsidRDefault="004236E1" w:rsidP="00E2343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От ________________________________________________________</w:t>
      </w:r>
    </w:p>
    <w:p w:rsidR="004236E1" w:rsidRPr="00886B96" w:rsidRDefault="004236E1" w:rsidP="00E2343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4236E1" w:rsidRPr="00886B96" w:rsidRDefault="004236E1" w:rsidP="00E2343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принято заявление и следующие документы:</w:t>
      </w:r>
    </w:p>
    <w:p w:rsidR="004236E1" w:rsidRPr="00886B96" w:rsidRDefault="004236E1" w:rsidP="00E2343E">
      <w:pPr>
        <w:jc w:val="both"/>
        <w:rPr>
          <w:sz w:val="22"/>
          <w:szCs w:val="22"/>
        </w:rPr>
      </w:pPr>
      <w:r w:rsidRPr="00886B9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</w:t>
      </w:r>
    </w:p>
    <w:p w:rsidR="004236E1" w:rsidRDefault="004236E1" w:rsidP="00E2343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236E1" w:rsidRPr="00886B96" w:rsidRDefault="004236E1" w:rsidP="00E2343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Регистрационный номер заявления: __________</w:t>
      </w:r>
    </w:p>
    <w:p w:rsidR="004236E1" w:rsidRDefault="004236E1" w:rsidP="00E2343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236E1" w:rsidRDefault="004236E1" w:rsidP="00E2343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86B96">
        <w:rPr>
          <w:rFonts w:ascii="Times New Roman" w:hAnsi="Times New Roman" w:cs="Times New Roman"/>
          <w:sz w:val="22"/>
          <w:szCs w:val="22"/>
        </w:rPr>
        <w:t>Дата приема заявления: «__» _______20__г.     Подпись специалиста _____</w:t>
      </w:r>
    </w:p>
    <w:p w:rsidR="004236E1" w:rsidRPr="008D7585" w:rsidRDefault="004236E1" w:rsidP="00E2343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BA1557">
        <w:rPr>
          <w:rFonts w:ascii="Times New Roman" w:hAnsi="Times New Roman" w:cs="Times New Roman"/>
          <w:sz w:val="22"/>
          <w:szCs w:val="22"/>
        </w:rPr>
        <w:t>Тел.</w:t>
      </w:r>
      <w:r w:rsidRPr="00886B96">
        <w:rPr>
          <w:sz w:val="22"/>
          <w:szCs w:val="22"/>
        </w:rPr>
        <w:tab/>
        <w:t>____________</w:t>
      </w:r>
      <w:r w:rsidRPr="00886B96">
        <w:rPr>
          <w:sz w:val="22"/>
          <w:szCs w:val="22"/>
        </w:rPr>
        <w:tab/>
      </w:r>
    </w:p>
    <w:p w:rsidR="004236E1" w:rsidRDefault="004236E1" w:rsidP="00F071E2">
      <w:pPr>
        <w:spacing w:line="216" w:lineRule="auto"/>
        <w:ind w:left="4251"/>
        <w:rPr>
          <w:sz w:val="20"/>
          <w:szCs w:val="20"/>
        </w:rPr>
      </w:pPr>
    </w:p>
    <w:sectPr w:rsidR="004236E1" w:rsidSect="00F11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1E2"/>
    <w:rsid w:val="002813B1"/>
    <w:rsid w:val="002922A5"/>
    <w:rsid w:val="002A4BAB"/>
    <w:rsid w:val="0032645D"/>
    <w:rsid w:val="00333E97"/>
    <w:rsid w:val="00355082"/>
    <w:rsid w:val="003A5FCE"/>
    <w:rsid w:val="004236E1"/>
    <w:rsid w:val="00437A3D"/>
    <w:rsid w:val="004A4173"/>
    <w:rsid w:val="005C6C8A"/>
    <w:rsid w:val="005E718A"/>
    <w:rsid w:val="00697FB3"/>
    <w:rsid w:val="00864F21"/>
    <w:rsid w:val="00886B96"/>
    <w:rsid w:val="008A4766"/>
    <w:rsid w:val="008D7585"/>
    <w:rsid w:val="00BA1557"/>
    <w:rsid w:val="00C40098"/>
    <w:rsid w:val="00C611B3"/>
    <w:rsid w:val="00E02FD0"/>
    <w:rsid w:val="00E2343E"/>
    <w:rsid w:val="00F071E2"/>
    <w:rsid w:val="00F1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E2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071E2"/>
    <w:pPr>
      <w:widowControl w:val="0"/>
      <w:suppressAutoHyphens/>
      <w:autoSpaceDE w:val="0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F071E2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a">
    <w:name w:val="Содержимое таблицы"/>
    <w:basedOn w:val="Normal"/>
    <w:uiPriority w:val="99"/>
    <w:rsid w:val="00F071E2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655</Words>
  <Characters>3739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5</cp:revision>
  <dcterms:created xsi:type="dcterms:W3CDTF">2021-09-01T07:08:00Z</dcterms:created>
  <dcterms:modified xsi:type="dcterms:W3CDTF">2022-09-06T11:06:00Z</dcterms:modified>
</cp:coreProperties>
</file>